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A3EDC2" w14:textId="77777777" w:rsidR="00614D2A" w:rsidRDefault="00614D2A" w:rsidP="00614D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Peter CLERK (alias </w:t>
      </w:r>
      <w:proofErr w:type="gramStart"/>
      <w:r>
        <w:rPr>
          <w:rFonts w:cs="Times New Roman"/>
          <w:szCs w:val="24"/>
          <w:u w:val="single"/>
        </w:rPr>
        <w:t>PAYNE)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 (fl.1470)</w:t>
      </w:r>
    </w:p>
    <w:p w14:paraId="0CE50266" w14:textId="77777777" w:rsidR="00614D2A" w:rsidRDefault="00614D2A" w:rsidP="00614D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4899AB24" w14:textId="77777777" w:rsidR="00614D2A" w:rsidRDefault="00614D2A" w:rsidP="00614D2A">
      <w:pPr>
        <w:pStyle w:val="NoSpacing"/>
        <w:rPr>
          <w:rFonts w:cs="Times New Roman"/>
          <w:szCs w:val="24"/>
        </w:rPr>
      </w:pPr>
    </w:p>
    <w:p w14:paraId="4A4764BC" w14:textId="77777777" w:rsidR="00614D2A" w:rsidRDefault="00614D2A" w:rsidP="00614D2A">
      <w:pPr>
        <w:pStyle w:val="NoSpacing"/>
        <w:rPr>
          <w:rFonts w:cs="Times New Roman"/>
          <w:szCs w:val="24"/>
        </w:rPr>
      </w:pPr>
    </w:p>
    <w:p w14:paraId="2FF06647" w14:textId="77777777" w:rsidR="00614D2A" w:rsidRDefault="00614D2A" w:rsidP="00614D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1470</w:t>
      </w:r>
      <w:r>
        <w:rPr>
          <w:rFonts w:cs="Times New Roman"/>
          <w:szCs w:val="24"/>
        </w:rPr>
        <w:tab/>
        <w:t xml:space="preserve">Principal of </w:t>
      </w:r>
      <w:proofErr w:type="spellStart"/>
      <w:proofErr w:type="gramStart"/>
      <w:r>
        <w:rPr>
          <w:rFonts w:cs="Times New Roman"/>
          <w:szCs w:val="24"/>
        </w:rPr>
        <w:t>St.Edmund</w:t>
      </w:r>
      <w:proofErr w:type="spellEnd"/>
      <w:proofErr w:type="gramEnd"/>
      <w:r>
        <w:rPr>
          <w:rFonts w:cs="Times New Roman"/>
          <w:szCs w:val="24"/>
        </w:rPr>
        <w:t xml:space="preserve"> Hall.</w:t>
      </w:r>
    </w:p>
    <w:p w14:paraId="34906D70" w14:textId="77777777" w:rsidR="00614D2A" w:rsidRDefault="00614D2A" w:rsidP="00614D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p.51)</w:t>
      </w:r>
    </w:p>
    <w:p w14:paraId="23C32BA5" w14:textId="77777777" w:rsidR="00614D2A" w:rsidRDefault="00614D2A" w:rsidP="00614D2A">
      <w:pPr>
        <w:pStyle w:val="NoSpacing"/>
        <w:rPr>
          <w:rFonts w:cs="Times New Roman"/>
          <w:szCs w:val="24"/>
        </w:rPr>
      </w:pPr>
    </w:p>
    <w:p w14:paraId="116E1723" w14:textId="77777777" w:rsidR="00614D2A" w:rsidRDefault="00614D2A" w:rsidP="00614D2A">
      <w:pPr>
        <w:pStyle w:val="NoSpacing"/>
        <w:rPr>
          <w:rFonts w:cs="Times New Roman"/>
          <w:szCs w:val="24"/>
        </w:rPr>
      </w:pPr>
    </w:p>
    <w:p w14:paraId="477A440D" w14:textId="77777777" w:rsidR="00614D2A" w:rsidRDefault="00614D2A" w:rsidP="00614D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November 2024</w:t>
      </w:r>
    </w:p>
    <w:p w14:paraId="4A7B748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07BB1" w14:textId="77777777" w:rsidR="00614D2A" w:rsidRDefault="00614D2A" w:rsidP="009139A6">
      <w:r>
        <w:separator/>
      </w:r>
    </w:p>
  </w:endnote>
  <w:endnote w:type="continuationSeparator" w:id="0">
    <w:p w14:paraId="440BA59D" w14:textId="77777777" w:rsidR="00614D2A" w:rsidRDefault="00614D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79A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16DF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DF8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F8E288" w14:textId="77777777" w:rsidR="00614D2A" w:rsidRDefault="00614D2A" w:rsidP="009139A6">
      <w:r>
        <w:separator/>
      </w:r>
    </w:p>
  </w:footnote>
  <w:footnote w:type="continuationSeparator" w:id="0">
    <w:p w14:paraId="34BEE227" w14:textId="77777777" w:rsidR="00614D2A" w:rsidRDefault="00614D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5AD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6C6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1EA5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D2A"/>
    <w:rsid w:val="000666E0"/>
    <w:rsid w:val="002510B7"/>
    <w:rsid w:val="00270799"/>
    <w:rsid w:val="005C130B"/>
    <w:rsid w:val="00614D2A"/>
    <w:rsid w:val="007D491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44127"/>
  <w15:chartTrackingRefBased/>
  <w15:docId w15:val="{AB602CAF-B349-4C55-8F2B-9443E517B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2024-11-12T21:04:00Z</dcterms:created>
  <dcterms:modified xsi:type="dcterms:W3CDTF">2024-11-12T21:04:00Z</dcterms:modified>
</cp:coreProperties>
</file>